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281A7" w14:textId="203DD75C" w:rsidR="0005641E" w:rsidRPr="008E7B89" w:rsidRDefault="0005641E" w:rsidP="0005641E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18</w:t>
      </w:r>
    </w:p>
    <w:p w14:paraId="2644926D" w14:textId="77777777" w:rsidR="0005641E" w:rsidRPr="008E7B89" w:rsidRDefault="0005641E" w:rsidP="0005641E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2FB22043" w14:textId="77777777" w:rsidR="0005641E" w:rsidRPr="008E7B89" w:rsidRDefault="0005641E" w:rsidP="0005641E">
      <w:pPr>
        <w:pStyle w:val="CRCoverPage"/>
        <w:spacing w:after="0"/>
        <w:rPr>
          <w:b/>
          <w:noProof/>
          <w:sz w:val="24"/>
        </w:rPr>
      </w:pPr>
    </w:p>
    <w:p w14:paraId="5F8C7AD0" w14:textId="69AEE7B7" w:rsidR="0005641E" w:rsidRPr="008E7B89" w:rsidRDefault="0005641E" w:rsidP="0005641E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</w:t>
      </w:r>
      <w:r>
        <w:rPr>
          <w:b/>
          <w:noProof/>
          <w:sz w:val="24"/>
          <w:lang w:val="en-US"/>
        </w:rPr>
        <w:t xml:space="preserve"> SA5</w:t>
      </w:r>
      <w:r w:rsidRPr="008E7B89">
        <w:rPr>
          <w:b/>
          <w:noProof/>
          <w:sz w:val="24"/>
          <w:lang w:val="en-US"/>
        </w:rPr>
        <w:tab/>
      </w:r>
    </w:p>
    <w:p w14:paraId="2B505A8D" w14:textId="50432542" w:rsidR="0005641E" w:rsidRPr="008E7B89" w:rsidRDefault="0005641E" w:rsidP="0005641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</w:t>
      </w:r>
      <w:r w:rsidRPr="0088218F">
        <w:rPr>
          <w:rFonts w:cs="Arial"/>
          <w:b/>
          <w:sz w:val="22"/>
          <w:szCs w:val="22"/>
        </w:rPr>
        <w:t>Reply LS on specification of dataset and model parameters exchange</w:t>
      </w:r>
    </w:p>
    <w:p w14:paraId="44AE96A8" w14:textId="77777777" w:rsidR="0005641E" w:rsidRPr="008E7B89" w:rsidRDefault="0005641E" w:rsidP="0005641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792C0A32" w14:textId="78D69726" w:rsidR="00CE6C85" w:rsidRDefault="0005641E" w:rsidP="0005641E">
      <w:pPr>
        <w:pStyle w:val="CRCoverPage"/>
        <w:tabs>
          <w:tab w:val="right" w:pos="9639"/>
        </w:tabs>
        <w:rPr>
          <w:b/>
          <w:sz w:val="24"/>
        </w:rPr>
      </w:pPr>
      <w:r w:rsidRPr="008E7B89">
        <w:rPr>
          <w:b/>
          <w:noProof/>
          <w:sz w:val="24"/>
        </w:rPr>
        <w:t>Agenda Item:</w:t>
      </w:r>
      <w:r>
        <w:rPr>
          <w:b/>
          <w:noProof/>
          <w:sz w:val="24"/>
        </w:rPr>
        <w:t xml:space="preserve"> 3</w:t>
      </w:r>
      <w:bookmarkEnd w:id="0"/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C0E6B">
        <w:rPr>
          <w:b/>
          <w:i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1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1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4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4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Pr="0005641E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05641E">
        <w:rPr>
          <w:rFonts w:ascii="Arial" w:eastAsia="Times New Roman" w:hAnsi="Arial" w:cs="Arial"/>
          <w:b/>
          <w:bCs/>
          <w:sz w:val="22"/>
          <w:szCs w:val="22"/>
          <w:lang w:val="fr-FR"/>
        </w:rPr>
        <w:t>NR_AIML_air-Core</w:t>
      </w:r>
      <w:proofErr w:type="spellEnd"/>
    </w:p>
    <w:p w14:paraId="7B01C31D" w14:textId="77777777" w:rsidR="00F94E1B" w:rsidRPr="0005641E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DA73B5B" w14:textId="02DD9209" w:rsidR="00F94E1B" w:rsidRPr="0005641E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05641E">
        <w:rPr>
          <w:rFonts w:ascii="Arial" w:hAnsi="Arial" w:cs="Arial"/>
          <w:b/>
          <w:sz w:val="22"/>
          <w:szCs w:val="22"/>
          <w:lang w:val="fr-FR"/>
        </w:rPr>
        <w:t>Source:</w:t>
      </w:r>
      <w:r w:rsidRPr="0005641E">
        <w:rPr>
          <w:rFonts w:ascii="Arial" w:hAnsi="Arial" w:cs="Arial"/>
          <w:b/>
          <w:sz w:val="22"/>
          <w:szCs w:val="22"/>
          <w:lang w:val="fr-FR"/>
        </w:rPr>
        <w:tab/>
      </w:r>
      <w:r w:rsidR="00EA2EF5" w:rsidRPr="0005641E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639CC36F" w14:textId="4E9B058A" w:rsidR="00F94E1B" w:rsidRPr="000564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05641E">
        <w:rPr>
          <w:rFonts w:ascii="Arial" w:hAnsi="Arial" w:cs="Arial"/>
          <w:b/>
          <w:sz w:val="22"/>
          <w:szCs w:val="22"/>
          <w:lang w:val="fr-FR"/>
        </w:rPr>
        <w:t>To:</w:t>
      </w:r>
      <w:r w:rsidRPr="000564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2EF5" w:rsidRPr="0005641E">
        <w:rPr>
          <w:rFonts w:ascii="Arial" w:hAnsi="Arial" w:cs="Arial"/>
          <w:b/>
          <w:bCs/>
          <w:sz w:val="22"/>
          <w:szCs w:val="22"/>
          <w:lang w:val="fr-FR" w:eastAsia="zh-CN"/>
        </w:rPr>
        <w:t>SA</w:t>
      </w:r>
      <w:r w:rsidR="009436C5" w:rsidRPr="0005641E">
        <w:rPr>
          <w:rFonts w:ascii="Arial" w:hAnsi="Arial" w:cs="Arial"/>
          <w:b/>
          <w:bCs/>
          <w:sz w:val="22"/>
          <w:szCs w:val="22"/>
          <w:lang w:val="fr-FR" w:eastAsia="zh-CN"/>
        </w:rPr>
        <w:t>, RAN</w:t>
      </w:r>
      <w:r w:rsidR="00DE1C56" w:rsidRPr="0005641E">
        <w:rPr>
          <w:rFonts w:ascii="Arial" w:hAnsi="Arial" w:cs="Arial"/>
          <w:b/>
          <w:bCs/>
          <w:sz w:val="22"/>
          <w:szCs w:val="22"/>
          <w:lang w:val="fr-FR" w:eastAsia="zh-CN"/>
        </w:rPr>
        <w:t>, RAN2</w:t>
      </w:r>
    </w:p>
    <w:p w14:paraId="10026E11" w14:textId="6EEAB7B6" w:rsidR="00F94E1B" w:rsidRPr="000564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05641E">
        <w:rPr>
          <w:rFonts w:ascii="Arial" w:hAnsi="Arial" w:cs="Arial"/>
          <w:b/>
          <w:sz w:val="22"/>
          <w:szCs w:val="22"/>
          <w:lang w:val="fr-FR"/>
        </w:rPr>
        <w:t>Cc:</w:t>
      </w:r>
      <w:r w:rsidRPr="000564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2EF5" w:rsidRPr="0005641E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E420E7" w:rsidRPr="0005641E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9436C5" w:rsidRPr="0005641E">
        <w:rPr>
          <w:rFonts w:ascii="Arial" w:hAnsi="Arial" w:cs="Arial"/>
          <w:b/>
          <w:bCs/>
          <w:sz w:val="22"/>
          <w:szCs w:val="22"/>
          <w:lang w:val="fr-FR" w:eastAsia="zh-CN"/>
        </w:rPr>
        <w:t>RAN1</w:t>
      </w:r>
    </w:p>
    <w:bookmarkEnd w:id="8"/>
    <w:bookmarkEnd w:id="9"/>
    <w:p w14:paraId="48453580" w14:textId="77777777" w:rsidR="00F94E1B" w:rsidRPr="0005641E" w:rsidRDefault="00F94E1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C359BA" w14:textId="77777777" w:rsidR="00EA2EF5" w:rsidRPr="000564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5641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5641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5641E">
        <w:rPr>
          <w:rFonts w:ascii="Arial" w:hAnsi="Arial" w:cs="Arial"/>
          <w:b/>
          <w:sz w:val="22"/>
          <w:szCs w:val="22"/>
          <w:lang w:val="fr-FR"/>
        </w:rPr>
        <w:t>:</w:t>
      </w:r>
      <w:r w:rsidRPr="000564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2EF5" w:rsidRPr="0005641E">
        <w:rPr>
          <w:rFonts w:ascii="Arial" w:hAnsi="Arial" w:cs="Arial"/>
          <w:b/>
          <w:bCs/>
          <w:sz w:val="22"/>
          <w:szCs w:val="22"/>
          <w:lang w:val="fr-FR"/>
        </w:rPr>
        <w:t>Hassan Al-Kanani</w:t>
      </w:r>
      <w:r w:rsidR="00B554B8" w:rsidRPr="0005641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222599A" w14:textId="65E0597C" w:rsidR="00F94E1B" w:rsidRPr="0005641E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r-FR"/>
        </w:rPr>
      </w:pPr>
      <w:hyperlink r:id="rId10" w:history="1">
        <w:r w:rsidRPr="0005641E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hassan.alkanani@emea.nec.com</w:t>
        </w:r>
      </w:hyperlink>
    </w:p>
    <w:p w14:paraId="39499E58" w14:textId="77777777" w:rsidR="00EA2EF5" w:rsidRPr="0005641E" w:rsidRDefault="00EA2EF5">
      <w:pPr>
        <w:spacing w:after="60"/>
        <w:ind w:left="1985" w:hanging="1985"/>
        <w:rPr>
          <w:lang w:val="fr-FR"/>
        </w:rPr>
      </w:pPr>
    </w:p>
    <w:p w14:paraId="6875EE5D" w14:textId="77777777" w:rsidR="00EA2EF5" w:rsidRPr="0005641E" w:rsidRDefault="00EA2EF5">
      <w:pPr>
        <w:spacing w:after="60"/>
        <w:ind w:left="1985" w:hanging="1985"/>
        <w:rPr>
          <w:lang w:val="fr-FR"/>
        </w:rPr>
      </w:pPr>
    </w:p>
    <w:p w14:paraId="1AD42437" w14:textId="2ABFF5E6" w:rsidR="00F94E1B" w:rsidRPr="0005641E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5641E">
        <w:rPr>
          <w:rFonts w:ascii="Arial" w:hAnsi="Arial" w:cs="Arial"/>
          <w:b/>
          <w:sz w:val="22"/>
          <w:szCs w:val="22"/>
          <w:lang w:val="fr-FR"/>
        </w:rPr>
        <w:tab/>
      </w:r>
      <w:r w:rsidR="00843C9B" w:rsidRPr="0005641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10" w:name="_Hlk175179351"/>
      <w:bookmarkStart w:id="11" w:name="OLE_LINK1"/>
      <w:bookmarkStart w:id="12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10"/>
    <w:bookmarkEnd w:id="11"/>
    <w:bookmarkEnd w:id="12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BEDC" w14:textId="77777777" w:rsidR="00E22709" w:rsidRDefault="00E22709">
      <w:pPr>
        <w:spacing w:after="0"/>
      </w:pPr>
      <w:r>
        <w:separator/>
      </w:r>
    </w:p>
  </w:endnote>
  <w:endnote w:type="continuationSeparator" w:id="0">
    <w:p w14:paraId="7BAD9CEC" w14:textId="77777777" w:rsidR="00E22709" w:rsidRDefault="00E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AE22" w14:textId="77777777" w:rsidR="00E22709" w:rsidRDefault="00E22709">
      <w:pPr>
        <w:spacing w:after="0"/>
      </w:pPr>
      <w:r>
        <w:separator/>
      </w:r>
    </w:p>
  </w:footnote>
  <w:footnote w:type="continuationSeparator" w:id="0">
    <w:p w14:paraId="4689A72F" w14:textId="77777777" w:rsidR="00E22709" w:rsidRDefault="00E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5641E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A1CE7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264</Words>
  <Characters>1553</Characters>
  <Application>Microsoft Office Word</Application>
  <DocSecurity>0</DocSecurity>
  <Lines>50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33.938_CR0003R1_(Rel-19)_FS_CryptoInv</cp:lastModifiedBy>
  <cp:revision>2</cp:revision>
  <cp:lastPrinted>2002-04-23T07:10:00Z</cp:lastPrinted>
  <dcterms:created xsi:type="dcterms:W3CDTF">2025-11-10T12:59:00Z</dcterms:created>
  <dcterms:modified xsi:type="dcterms:W3CDTF">2025-11-10T12:59:00Z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